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9B1A3E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9A7EC0" w:rsidRPr="009B790A">
              <w:rPr>
                <w:b/>
              </w:rPr>
              <w:t>„</w:t>
            </w:r>
            <w:r w:rsidR="009B1A3E" w:rsidRPr="009B1A3E">
              <w:rPr>
                <w:b/>
              </w:rPr>
              <w:t>XXIII.</w:t>
            </w:r>
            <w:r w:rsidR="009B1A3E">
              <w:rPr>
                <w:b/>
              </w:rPr>
              <w:t xml:space="preserve"> </w:t>
            </w:r>
            <w:r w:rsidR="009B1A3E" w:rsidRPr="009B1A3E">
              <w:rPr>
                <w:b/>
              </w:rPr>
              <w:t>Schulhausmeisterinnen und Schulhausmeister</w:t>
            </w:r>
            <w:r w:rsidR="00553998">
              <w:rPr>
                <w:b/>
              </w:rPr>
              <w:t>“</w:t>
            </w:r>
          </w:p>
        </w:tc>
      </w:tr>
      <w:tr w:rsidR="009B1A3E" w:rsidRPr="0001508F" w:rsidTr="000B115A">
        <w:tc>
          <w:tcPr>
            <w:tcW w:w="9747" w:type="dxa"/>
            <w:gridSpan w:val="4"/>
          </w:tcPr>
          <w:p w:rsidR="009B1A3E" w:rsidRPr="009B1A3E" w:rsidRDefault="009B1A3E" w:rsidP="009B1A3E">
            <w:pPr>
              <w:spacing w:before="120" w:after="120"/>
              <w:rPr>
                <w:b/>
              </w:rPr>
            </w:pPr>
            <w:r w:rsidRPr="009B1A3E">
              <w:rPr>
                <w:b/>
              </w:rPr>
              <w:t>Vorbemerkungen</w:t>
            </w:r>
          </w:p>
          <w:p w:rsidR="009B1A3E" w:rsidRPr="009B1A3E" w:rsidRDefault="009B1A3E" w:rsidP="009B1A3E">
            <w:pPr>
              <w:spacing w:before="120" w:after="120"/>
            </w:pPr>
            <w:r>
              <w:t xml:space="preserve">1. </w:t>
            </w:r>
            <w:r w:rsidRPr="009B1A3E">
              <w:t>Schulhausmeisterinnen und Schulhausmeister sind Hausmeisterinnen oder Hausmeister in Schulen außer Akademien, Kunsthochschulen, Musikhochschulen, Musikschulen und verwaltungseigenen Schulen.</w:t>
            </w:r>
          </w:p>
          <w:p w:rsidR="009B1A3E" w:rsidRPr="0001508F" w:rsidRDefault="009B1A3E" w:rsidP="009B1A3E">
            <w:pPr>
              <w:spacing w:before="120" w:after="120"/>
              <w:rPr>
                <w:b/>
              </w:rPr>
            </w:pPr>
            <w:r>
              <w:t xml:space="preserve">2. </w:t>
            </w:r>
            <w:r w:rsidRPr="009B1A3E">
              <w:rPr>
                <w:vertAlign w:val="superscript"/>
              </w:rPr>
              <w:t>1</w:t>
            </w:r>
            <w:r w:rsidRPr="009B1A3E">
              <w:t xml:space="preserve">Eine einschlägige Berufsausbildung liegt dann vor, wenn die in der Berufsausbildung vermittelten Kenntnisse und Fertigkeiten einen unmittelbaren sachlichen Zusammenhang mit den wesentlichen Tätigkeitsschwerpunkten von Schulhausmeisterinnen und Schulhausmeistern aufweisen. </w:t>
            </w:r>
            <w:r w:rsidRPr="009B1A3E">
              <w:rPr>
                <w:vertAlign w:val="superscript"/>
              </w:rPr>
              <w:t>2</w:t>
            </w:r>
            <w:r w:rsidRPr="009B1A3E">
              <w:t>Dies ist insbesondere bei Berufsausbildungen in den Berufsfeldern Metallbau, Anlagenbau, Installation, Montiererinnen und Montierer, Elektroberufe, Bauberufe und Holzverarbeitung der Fall.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DB5EC0" w:rsidRPr="00DB5EC0" w:rsidRDefault="00DB5EC0" w:rsidP="00DB5EC0">
            <w:pPr>
              <w:spacing w:before="120" w:after="120"/>
            </w:pP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67D13" w:rsidTr="0046378A">
        <w:tc>
          <w:tcPr>
            <w:tcW w:w="4786" w:type="dxa"/>
          </w:tcPr>
          <w:p w:rsidR="00567D13" w:rsidRDefault="00567D13" w:rsidP="009B1A3E">
            <w:pPr>
              <w:tabs>
                <w:tab w:val="left" w:pos="1050"/>
              </w:tabs>
              <w:spacing w:before="120" w:after="120"/>
            </w:pPr>
            <w:r>
              <w:t>Schulhausmeister</w:t>
            </w:r>
            <w:r>
              <w:t>/</w:t>
            </w:r>
            <w:r>
              <w:t xml:space="preserve">innen </w:t>
            </w:r>
            <w:r>
              <w:t>mit</w:t>
            </w:r>
            <w:r>
              <w:t xml:space="preserve"> einschlägige</w:t>
            </w:r>
            <w:r>
              <w:t>r</w:t>
            </w:r>
            <w:r>
              <w:t xml:space="preserve"> mindestens dreijährige Berufsausbildung </w:t>
            </w:r>
          </w:p>
        </w:tc>
        <w:tc>
          <w:tcPr>
            <w:tcW w:w="3402" w:type="dxa"/>
            <w:gridSpan w:val="2"/>
          </w:tcPr>
          <w:p w:rsidR="00567D13" w:rsidRDefault="00567D13" w:rsidP="00667CF1">
            <w:pPr>
              <w:spacing w:before="120" w:after="120"/>
            </w:pPr>
            <w:r w:rsidRPr="00567D13">
              <w:rPr>
                <w:b/>
              </w:rPr>
              <w:t>Neu,</w:t>
            </w:r>
            <w:r>
              <w:t xml:space="preserve"> bisher abhängig von der Anzahl der Unterrichtsräume </w:t>
            </w:r>
            <w:r>
              <w:br/>
              <w:t>EG 2 bis EG 5</w:t>
            </w:r>
            <w:r w:rsidR="00667CF1">
              <w:t xml:space="preserve"> TdL </w:t>
            </w:r>
            <w:r>
              <w:t>/EG 6</w:t>
            </w:r>
            <w:r w:rsidR="00667CF1">
              <w:t xml:space="preserve"> VKA</w:t>
            </w:r>
          </w:p>
        </w:tc>
        <w:tc>
          <w:tcPr>
            <w:tcW w:w="1559" w:type="dxa"/>
            <w:shd w:val="clear" w:color="auto" w:fill="auto"/>
          </w:tcPr>
          <w:p w:rsidR="00567D13" w:rsidRPr="00667CF1" w:rsidRDefault="00567D13" w:rsidP="006B591F">
            <w:pPr>
              <w:spacing w:before="120" w:after="120"/>
              <w:rPr>
                <w:b/>
                <w:color w:val="FF0000"/>
              </w:rPr>
            </w:pPr>
            <w:r w:rsidRPr="00667CF1">
              <w:rPr>
                <w:b/>
                <w:color w:val="FF0000"/>
              </w:rPr>
              <w:t>EG 5</w:t>
            </w:r>
          </w:p>
        </w:tc>
      </w:tr>
      <w:tr w:rsidR="00567D13" w:rsidRPr="00DB5EC0" w:rsidTr="00471168">
        <w:tc>
          <w:tcPr>
            <w:tcW w:w="4786" w:type="dxa"/>
          </w:tcPr>
          <w:p w:rsidR="00567D13" w:rsidRDefault="00567D13" w:rsidP="009B1A3E">
            <w:pPr>
              <w:tabs>
                <w:tab w:val="left" w:pos="1050"/>
              </w:tabs>
              <w:spacing w:before="120" w:after="120"/>
            </w:pPr>
            <w:r>
              <w:t>S.</w:t>
            </w:r>
            <w:r>
              <w:t xml:space="preserve"> in Tagesschulen für gehörgeschädigte, sprachgeschädigte, sehbehinderte oder anderweitig körperbehinderte oder für entwicklungsgestörte oder geistig behinderte Schüler</w:t>
            </w:r>
            <w:r>
              <w:t>/</w:t>
            </w:r>
            <w:r>
              <w:t>innen</w:t>
            </w:r>
          </w:p>
        </w:tc>
        <w:tc>
          <w:tcPr>
            <w:tcW w:w="3402" w:type="dxa"/>
            <w:gridSpan w:val="2"/>
          </w:tcPr>
          <w:p w:rsidR="00667CF1" w:rsidRDefault="00567D13" w:rsidP="00567D13">
            <w:pPr>
              <w:spacing w:before="120" w:after="120"/>
            </w:pPr>
            <w:r w:rsidRPr="00567D13">
              <w:rPr>
                <w:b/>
              </w:rPr>
              <w:t>Neu,</w:t>
            </w:r>
            <w:r>
              <w:t xml:space="preserve"> </w:t>
            </w:r>
            <w:r>
              <w:t xml:space="preserve">bisher abhängig von der Anzahl der Unterrichtsräume </w:t>
            </w:r>
            <w:r>
              <w:br/>
            </w:r>
            <w:r w:rsidR="00667CF1" w:rsidRPr="00667CF1">
              <w:t>EG 2 bis EG 5 TdL /EG 6 VKA</w:t>
            </w:r>
          </w:p>
          <w:p w:rsidR="00567D13" w:rsidRPr="00567D13" w:rsidRDefault="00567D13" w:rsidP="00567D13">
            <w:pPr>
              <w:spacing w:before="120" w:after="120"/>
              <w:rPr>
                <w:b/>
              </w:rPr>
            </w:pPr>
            <w:r w:rsidRPr="00567D13">
              <w:t>VKA:</w:t>
            </w:r>
            <w:r>
              <w:t xml:space="preserve"> </w:t>
            </w:r>
            <w:r w:rsidRPr="00567D13">
              <w:t xml:space="preserve">Zulage 6% gemäß PE 3 </w:t>
            </w:r>
          </w:p>
        </w:tc>
        <w:tc>
          <w:tcPr>
            <w:tcW w:w="1559" w:type="dxa"/>
            <w:shd w:val="clear" w:color="auto" w:fill="auto"/>
          </w:tcPr>
          <w:p w:rsidR="00567D13" w:rsidRPr="00667CF1" w:rsidRDefault="00567D13" w:rsidP="006B591F">
            <w:pPr>
              <w:spacing w:before="120" w:after="120"/>
              <w:rPr>
                <w:b/>
                <w:color w:val="FF0000"/>
              </w:rPr>
            </w:pPr>
            <w:r w:rsidRPr="00667CF1">
              <w:rPr>
                <w:b/>
                <w:color w:val="FF0000"/>
              </w:rPr>
              <w:t>EG 6 Fgr. 1</w:t>
            </w:r>
          </w:p>
          <w:p w:rsidR="00567D13" w:rsidRPr="003D7041" w:rsidRDefault="00567D13" w:rsidP="00567D13">
            <w:pPr>
              <w:spacing w:before="120" w:after="120"/>
            </w:pPr>
            <w:r>
              <w:t>(VKA:</w:t>
            </w:r>
            <w:r>
              <w:br/>
            </w:r>
            <w:r w:rsidRPr="00567D13">
              <w:t>Zulage 6% entfällt</w:t>
            </w:r>
            <w:r>
              <w:t>)</w:t>
            </w:r>
          </w:p>
        </w:tc>
      </w:tr>
      <w:tr w:rsidR="00567D13" w:rsidTr="00684006">
        <w:tc>
          <w:tcPr>
            <w:tcW w:w="4786" w:type="dxa"/>
          </w:tcPr>
          <w:p w:rsidR="00567D13" w:rsidRDefault="00567D13" w:rsidP="009B1A3E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5, denen mind</w:t>
            </w:r>
            <w:r>
              <w:t>.</w:t>
            </w:r>
            <w:r>
              <w:t xml:space="preserve"> ein</w:t>
            </w:r>
            <w:r>
              <w:t>/</w:t>
            </w:r>
            <w:r>
              <w:t>e Schulhausmeister</w:t>
            </w:r>
            <w:r>
              <w:t>/</w:t>
            </w:r>
            <w:r>
              <w:t>in durch ausdrückliche Anordnung ständig unterstellt ist.</w:t>
            </w:r>
          </w:p>
        </w:tc>
        <w:tc>
          <w:tcPr>
            <w:tcW w:w="3402" w:type="dxa"/>
            <w:gridSpan w:val="2"/>
          </w:tcPr>
          <w:p w:rsidR="00567D13" w:rsidRDefault="00567D13" w:rsidP="00A35D39">
            <w:pPr>
              <w:spacing w:before="120" w:after="120"/>
            </w:pPr>
            <w:r w:rsidRPr="00567D13">
              <w:rPr>
                <w:b/>
              </w:rPr>
              <w:t>Neu,</w:t>
            </w:r>
            <w:r>
              <w:t xml:space="preserve"> Unterstellungsmerkmal bisher nicht vorhanden</w:t>
            </w:r>
          </w:p>
          <w:p w:rsidR="00567D13" w:rsidRDefault="00567D13" w:rsidP="00A35D39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567D13" w:rsidRPr="00667CF1" w:rsidRDefault="00567D13" w:rsidP="00BC223E">
            <w:pPr>
              <w:spacing w:before="120" w:after="120"/>
              <w:rPr>
                <w:b/>
              </w:rPr>
            </w:pPr>
            <w:r w:rsidRPr="00667CF1">
              <w:rPr>
                <w:b/>
                <w:color w:val="FF0000"/>
              </w:rPr>
              <w:t>EG 6 Fgr. 2</w:t>
            </w:r>
          </w:p>
        </w:tc>
      </w:tr>
      <w:tr w:rsidR="00667CF1" w:rsidTr="006D4F23">
        <w:tc>
          <w:tcPr>
            <w:tcW w:w="4786" w:type="dxa"/>
          </w:tcPr>
          <w:p w:rsidR="00667CF1" w:rsidRDefault="00667CF1" w:rsidP="009B1A3E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5, deren Tätigkeit sich aufgrund erhöhter technischer Anforderungen erheblich aus der E</w:t>
            </w:r>
            <w:r>
              <w:t>G</w:t>
            </w:r>
            <w:r>
              <w:t xml:space="preserve"> 5 heraushebt. </w:t>
            </w:r>
          </w:p>
          <w:p w:rsidR="00667CF1" w:rsidRDefault="00667CF1" w:rsidP="003D7041">
            <w:pPr>
              <w:tabs>
                <w:tab w:val="left" w:pos="1050"/>
              </w:tabs>
              <w:spacing w:before="120" w:after="120"/>
            </w:pPr>
            <w:r>
              <w:t>(Eine erhebliche Heraushebung aufgrund er</w:t>
            </w:r>
            <w:r>
              <w:t>-</w:t>
            </w:r>
            <w:proofErr w:type="spellStart"/>
            <w:r>
              <w:t>höhter</w:t>
            </w:r>
            <w:proofErr w:type="spellEnd"/>
            <w:r>
              <w:t xml:space="preserve"> technischer Anforderungen liegt vor, wenn </w:t>
            </w:r>
            <w:r>
              <w:t>der/</w:t>
            </w:r>
            <w:r>
              <w:t>die Schulhausmeister</w:t>
            </w:r>
            <w:r>
              <w:t>/</w:t>
            </w:r>
            <w:r>
              <w:t>in elektron</w:t>
            </w:r>
            <w:r>
              <w:t>-</w:t>
            </w:r>
            <w:proofErr w:type="spellStart"/>
            <w:r>
              <w:t>ische</w:t>
            </w:r>
            <w:proofErr w:type="spellEnd"/>
            <w:r>
              <w:t xml:space="preserve"> Schließ-, Alarm-, Brandmeldeanlagen oder Anlagen der Gebäudeleittechnik mit erheblich erweiterten Möglichkeiten zur Steuerung eigenverantwortlich zu bedienen, zu überwachen und zu konfigurieren hat.)</w:t>
            </w:r>
          </w:p>
        </w:tc>
        <w:tc>
          <w:tcPr>
            <w:tcW w:w="3402" w:type="dxa"/>
            <w:gridSpan w:val="2"/>
          </w:tcPr>
          <w:p w:rsidR="00667CF1" w:rsidRPr="00667CF1" w:rsidRDefault="00667CF1" w:rsidP="00A35D39">
            <w:pPr>
              <w:spacing w:before="120" w:after="120"/>
              <w:rPr>
                <w:b/>
              </w:rPr>
            </w:pPr>
            <w:r w:rsidRPr="00667CF1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667CF1" w:rsidRPr="00667CF1" w:rsidRDefault="00667CF1" w:rsidP="000F37AD">
            <w:pPr>
              <w:spacing w:before="120" w:after="120"/>
              <w:rPr>
                <w:b/>
              </w:rPr>
            </w:pPr>
            <w:r w:rsidRPr="00667CF1">
              <w:rPr>
                <w:b/>
                <w:color w:val="FF0000"/>
              </w:rPr>
              <w:t>EG 7</w:t>
            </w:r>
          </w:p>
        </w:tc>
      </w:tr>
      <w:tr w:rsidR="00667CF1" w:rsidTr="00B76985">
        <w:tc>
          <w:tcPr>
            <w:tcW w:w="4786" w:type="dxa"/>
          </w:tcPr>
          <w:p w:rsidR="00667CF1" w:rsidRDefault="00667CF1" w:rsidP="003D7041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7, deren Tätigkeit sich dadurch erheblich heraushebt, dass ihnen die eigenverantwortliche Entscheidung über die Verwendung der Mittel eines Bau- und Bewirtschaftungsbudgets in einer Größenordnung von mindestens 30.000 Euro je Kalenderjahr übertragen ist.</w:t>
            </w:r>
          </w:p>
        </w:tc>
        <w:tc>
          <w:tcPr>
            <w:tcW w:w="3402" w:type="dxa"/>
            <w:gridSpan w:val="2"/>
          </w:tcPr>
          <w:p w:rsidR="00667CF1" w:rsidRPr="00667CF1" w:rsidRDefault="00667CF1" w:rsidP="00A35D39">
            <w:pPr>
              <w:spacing w:before="120" w:after="120"/>
              <w:rPr>
                <w:b/>
              </w:rPr>
            </w:pPr>
            <w:r w:rsidRPr="00667CF1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667CF1" w:rsidRPr="00667CF1" w:rsidRDefault="00667CF1" w:rsidP="006B591F">
            <w:pPr>
              <w:spacing w:before="120" w:after="120"/>
              <w:rPr>
                <w:b/>
              </w:rPr>
            </w:pPr>
            <w:r w:rsidRPr="00667CF1">
              <w:rPr>
                <w:b/>
                <w:color w:val="FF0000"/>
              </w:rPr>
              <w:t>EG 8</w:t>
            </w:r>
          </w:p>
        </w:tc>
      </w:tr>
    </w:tbl>
    <w:p w:rsidR="00C401C5" w:rsidRDefault="00C401C5">
      <w:r>
        <w:br w:type="page"/>
      </w:r>
    </w:p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3369"/>
        <w:gridCol w:w="1701"/>
        <w:gridCol w:w="1701"/>
        <w:gridCol w:w="3118"/>
      </w:tblGrid>
      <w:tr w:rsidR="00C401C5" w:rsidTr="00C401C5">
        <w:tc>
          <w:tcPr>
            <w:tcW w:w="9889" w:type="dxa"/>
            <w:gridSpan w:val="4"/>
            <w:shd w:val="clear" w:color="auto" w:fill="D9D9D9" w:themeFill="background1" w:themeFillShade="D9"/>
          </w:tcPr>
          <w:p w:rsidR="00C401C5" w:rsidRDefault="00C401C5" w:rsidP="00C401C5">
            <w:pPr>
              <w:spacing w:before="120" w:after="120"/>
            </w:pPr>
            <w:bookmarkStart w:id="0" w:name="_GoBack"/>
            <w:bookmarkEnd w:id="0"/>
            <w:r>
              <w:rPr>
                <w:b/>
              </w:rPr>
              <w:lastRenderedPageBreak/>
              <w:t>Bisherige BAT-Regelungen für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9B1A3E">
              <w:rPr>
                <w:b/>
              </w:rPr>
              <w:t>Schulhausmeisterinnen und Schulhausmeister</w:t>
            </w:r>
          </w:p>
        </w:tc>
      </w:tr>
      <w:tr w:rsidR="007D6D9D" w:rsidRPr="0001508F" w:rsidTr="00C401C5">
        <w:tc>
          <w:tcPr>
            <w:tcW w:w="3369" w:type="dxa"/>
            <w:shd w:val="clear" w:color="auto" w:fill="D9D9D9" w:themeFill="background1" w:themeFillShade="D9"/>
          </w:tcPr>
          <w:p w:rsidR="00C401C5" w:rsidRDefault="003D7041" w:rsidP="00C401C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  <w:r>
              <w:rPr>
                <w:b/>
              </w:rPr>
              <w:t xml:space="preserve"> </w:t>
            </w:r>
            <w:r w:rsidR="00C401C5">
              <w:rPr>
                <w:b/>
              </w:rPr>
              <w:tab/>
            </w:r>
            <w:proofErr w:type="spellStart"/>
            <w:r w:rsidR="000843D7">
              <w:rPr>
                <w:b/>
              </w:rPr>
              <w:t>VergO</w:t>
            </w:r>
            <w:proofErr w:type="spellEnd"/>
            <w:r w:rsidR="000843D7">
              <w:rPr>
                <w:b/>
              </w:rPr>
              <w:t xml:space="preserve"> </w:t>
            </w:r>
            <w:r>
              <w:rPr>
                <w:b/>
              </w:rPr>
              <w:t>VKA</w:t>
            </w:r>
          </w:p>
          <w:p w:rsidR="003D7041" w:rsidRPr="00DB5EC0" w:rsidRDefault="00C401C5" w:rsidP="00C401C5">
            <w:pPr>
              <w:spacing w:before="120" w:after="120"/>
            </w:pPr>
            <w:r>
              <w:rPr>
                <w:b/>
              </w:rPr>
              <w:t>Immobilien Bremen--(Neueinstellungen)</w:t>
            </w:r>
          </w:p>
        </w:tc>
        <w:tc>
          <w:tcPr>
            <w:tcW w:w="1701" w:type="dxa"/>
          </w:tcPr>
          <w:p w:rsidR="003D7041" w:rsidRPr="0001508F" w:rsidRDefault="003D7041" w:rsidP="00C401C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D7041" w:rsidRPr="0001508F" w:rsidRDefault="003D7041" w:rsidP="00CF605F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C401C5" w:rsidRDefault="000843D7" w:rsidP="00C401C5">
            <w:pPr>
              <w:spacing w:before="120" w:after="120"/>
              <w:rPr>
                <w:b/>
              </w:rPr>
            </w:pPr>
            <w:r>
              <w:rPr>
                <w:b/>
              </w:rPr>
              <w:t>Merkmal</w:t>
            </w:r>
            <w:r w:rsidR="00C401C5">
              <w:rPr>
                <w:b/>
              </w:rPr>
              <w:t xml:space="preserve"> </w:t>
            </w:r>
            <w:r w:rsidR="00C401C5">
              <w:rPr>
                <w:b/>
              </w:rPr>
              <w:tab/>
            </w:r>
            <w:proofErr w:type="spellStart"/>
            <w:r>
              <w:rPr>
                <w:b/>
              </w:rPr>
              <w:t>VergO</w:t>
            </w:r>
            <w:proofErr w:type="spellEnd"/>
            <w:r>
              <w:rPr>
                <w:b/>
              </w:rPr>
              <w:t xml:space="preserve"> </w:t>
            </w:r>
            <w:r w:rsidR="00C401C5">
              <w:rPr>
                <w:b/>
              </w:rPr>
              <w:t>B/L</w:t>
            </w:r>
          </w:p>
          <w:p w:rsidR="003D7041" w:rsidRPr="0001508F" w:rsidRDefault="00C401C5" w:rsidP="00C401C5">
            <w:pPr>
              <w:spacing w:before="120" w:after="120"/>
              <w:rPr>
                <w:b/>
              </w:rPr>
            </w:pPr>
            <w:r>
              <w:rPr>
                <w:b/>
              </w:rPr>
              <w:t>Immobilien Bremen</w:t>
            </w:r>
            <w:r>
              <w:rPr>
                <w:b/>
              </w:rPr>
              <w:br/>
              <w:t>(GTM -TV Eigenbetriebe-)</w:t>
            </w:r>
          </w:p>
        </w:tc>
      </w:tr>
      <w:tr w:rsidR="007D6D9D" w:rsidRPr="00DB5EC0" w:rsidTr="00C401C5">
        <w:tc>
          <w:tcPr>
            <w:tcW w:w="3369" w:type="dxa"/>
            <w:vMerge w:val="restart"/>
          </w:tcPr>
          <w:p w:rsidR="007D6D9D" w:rsidRDefault="007D6D9D" w:rsidP="000843D7">
            <w:pPr>
              <w:tabs>
                <w:tab w:val="left" w:pos="1050"/>
              </w:tabs>
              <w:spacing w:before="120" w:after="120"/>
            </w:pPr>
            <w:r>
              <w:t xml:space="preserve">* </w:t>
            </w:r>
            <w:r>
              <w:t>Schulhausmeister, soweit nicht anderweitig eingruppiert.</w:t>
            </w:r>
          </w:p>
        </w:tc>
        <w:tc>
          <w:tcPr>
            <w:tcW w:w="1701" w:type="dxa"/>
            <w:vMerge w:val="restart"/>
          </w:tcPr>
          <w:p w:rsidR="007D6D9D" w:rsidRDefault="007D6D9D" w:rsidP="00667CF1">
            <w:pPr>
              <w:spacing w:before="120" w:after="120"/>
            </w:pPr>
            <w:r>
              <w:t>IX</w:t>
            </w:r>
            <w:r>
              <w:br/>
              <w:t>(VIII)</w:t>
            </w:r>
          </w:p>
        </w:tc>
        <w:tc>
          <w:tcPr>
            <w:tcW w:w="1701" w:type="dxa"/>
            <w:vMerge w:val="restart"/>
          </w:tcPr>
          <w:p w:rsidR="007D6D9D" w:rsidRDefault="007D6D9D" w:rsidP="00CF605F">
            <w:pPr>
              <w:spacing w:before="120" w:after="120"/>
            </w:pPr>
            <w:r>
              <w:t>EG 2</w:t>
            </w:r>
            <w:r>
              <w:br/>
              <w:t>(EG 3)</w:t>
            </w:r>
          </w:p>
        </w:tc>
        <w:tc>
          <w:tcPr>
            <w:tcW w:w="3118" w:type="dxa"/>
            <w:shd w:val="clear" w:color="auto" w:fill="auto"/>
          </w:tcPr>
          <w:p w:rsidR="007D6D9D" w:rsidRPr="003D7041" w:rsidRDefault="007D6D9D" w:rsidP="007D6D9D">
            <w:pPr>
              <w:spacing w:before="120" w:after="120"/>
            </w:pPr>
            <w:r>
              <w:t xml:space="preserve">mind. </w:t>
            </w:r>
            <w:r w:rsidRPr="007D6D9D">
              <w:rPr>
                <w:b/>
              </w:rPr>
              <w:t>10 Unterrichtsräume</w:t>
            </w:r>
          </w:p>
        </w:tc>
      </w:tr>
      <w:tr w:rsidR="007D6D9D" w:rsidRPr="00DB5EC0" w:rsidTr="00C401C5">
        <w:tc>
          <w:tcPr>
            <w:tcW w:w="3369" w:type="dxa"/>
            <w:vMerge/>
          </w:tcPr>
          <w:p w:rsidR="007D6D9D" w:rsidRDefault="007D6D9D" w:rsidP="006447E3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811A45">
            <w:pPr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811A45">
            <w:pPr>
              <w:spacing w:before="120" w:after="120"/>
            </w:pPr>
          </w:p>
        </w:tc>
        <w:tc>
          <w:tcPr>
            <w:tcW w:w="3118" w:type="dxa"/>
            <w:shd w:val="clear" w:color="auto" w:fill="auto"/>
          </w:tcPr>
          <w:p w:rsidR="007D6D9D" w:rsidRPr="003D7041" w:rsidRDefault="007D6D9D" w:rsidP="007D6D9D">
            <w:pPr>
              <w:spacing w:before="120" w:after="120"/>
            </w:pPr>
            <w:r>
              <w:t xml:space="preserve">in </w:t>
            </w:r>
            <w:r>
              <w:t>heilpädagogischen Tagesschulen/Internaten</w:t>
            </w:r>
          </w:p>
        </w:tc>
      </w:tr>
      <w:tr w:rsidR="007D6D9D" w:rsidRPr="00DB5EC0" w:rsidTr="00C401C5">
        <w:tc>
          <w:tcPr>
            <w:tcW w:w="3369" w:type="dxa"/>
            <w:vMerge w:val="restart"/>
          </w:tcPr>
          <w:p w:rsidR="007D6D9D" w:rsidRDefault="007D6D9D" w:rsidP="007D6D9D">
            <w:pPr>
              <w:tabs>
                <w:tab w:val="left" w:pos="1050"/>
              </w:tabs>
              <w:spacing w:before="120" w:after="120"/>
            </w:pPr>
            <w:r>
              <w:t xml:space="preserve">* </w:t>
            </w:r>
            <w:r>
              <w:t xml:space="preserve">S. </w:t>
            </w:r>
            <w:proofErr w:type="spellStart"/>
            <w:r>
              <w:t>verantwortl</w:t>
            </w:r>
            <w:proofErr w:type="spellEnd"/>
            <w:r>
              <w:t>.</w:t>
            </w:r>
            <w:r>
              <w:t xml:space="preserve"> Betreuung von </w:t>
            </w:r>
            <w:r>
              <w:br/>
            </w:r>
            <w:r>
              <w:t xml:space="preserve">mind. </w:t>
            </w:r>
            <w:r w:rsidRPr="006447E3">
              <w:rPr>
                <w:b/>
              </w:rPr>
              <w:t>16</w:t>
            </w:r>
            <w:r w:rsidRPr="006447E3">
              <w:rPr>
                <w:b/>
              </w:rPr>
              <w:t xml:space="preserve"> Unterrichtsräumen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D6D9D" w:rsidRDefault="007D6D9D" w:rsidP="00667CF1">
            <w:pPr>
              <w:spacing w:before="120" w:after="120"/>
            </w:pPr>
            <w:r>
              <w:t>VIII Fgr. 1</w:t>
            </w:r>
            <w:r>
              <w:br/>
              <w:t>(VII)</w:t>
            </w:r>
          </w:p>
        </w:tc>
        <w:tc>
          <w:tcPr>
            <w:tcW w:w="1701" w:type="dxa"/>
            <w:vMerge w:val="restart"/>
          </w:tcPr>
          <w:p w:rsidR="007D6D9D" w:rsidRDefault="007D6D9D" w:rsidP="00811A45">
            <w:pPr>
              <w:spacing w:before="120" w:after="120"/>
            </w:pPr>
            <w:r>
              <w:t>EG 3</w:t>
            </w:r>
            <w:r>
              <w:br/>
            </w:r>
            <w:r w:rsidR="00567D13">
              <w:t>(</w:t>
            </w:r>
            <w:r>
              <w:t>EG 5</w:t>
            </w:r>
            <w:r w:rsidR="00567D13">
              <w:t>)</w:t>
            </w:r>
          </w:p>
        </w:tc>
        <w:tc>
          <w:tcPr>
            <w:tcW w:w="3118" w:type="dxa"/>
            <w:shd w:val="clear" w:color="auto" w:fill="auto"/>
          </w:tcPr>
          <w:p w:rsidR="007D6D9D" w:rsidRPr="007D6D9D" w:rsidRDefault="007D6D9D" w:rsidP="007D6D9D">
            <w:pPr>
              <w:spacing w:before="120" w:after="120"/>
            </w:pPr>
            <w:r w:rsidRPr="007D6D9D">
              <w:t xml:space="preserve">mind. </w:t>
            </w:r>
            <w:r>
              <w:rPr>
                <w:b/>
              </w:rPr>
              <w:t>16</w:t>
            </w:r>
            <w:r w:rsidRPr="007D6D9D">
              <w:rPr>
                <w:b/>
              </w:rPr>
              <w:t xml:space="preserve"> Unterrichtsräume</w:t>
            </w:r>
            <w:r>
              <w:rPr>
                <w:b/>
              </w:rPr>
              <w:br/>
            </w:r>
            <w:r w:rsidRPr="007D6D9D">
              <w:t>nach 10-jähriger Tätigkeit</w:t>
            </w:r>
          </w:p>
        </w:tc>
      </w:tr>
      <w:tr w:rsidR="007D6D9D" w:rsidRPr="00DB5EC0" w:rsidTr="00C401C5">
        <w:tc>
          <w:tcPr>
            <w:tcW w:w="3369" w:type="dxa"/>
            <w:vMerge/>
          </w:tcPr>
          <w:p w:rsidR="007D6D9D" w:rsidRDefault="007D6D9D" w:rsidP="007D6D9D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811A45">
            <w:pPr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811A45">
            <w:pPr>
              <w:spacing w:before="120" w:after="120"/>
            </w:pPr>
          </w:p>
        </w:tc>
        <w:tc>
          <w:tcPr>
            <w:tcW w:w="3118" w:type="dxa"/>
            <w:shd w:val="clear" w:color="auto" w:fill="auto"/>
          </w:tcPr>
          <w:p w:rsidR="007D6D9D" w:rsidRPr="003D7041" w:rsidRDefault="007D6D9D" w:rsidP="007D6D9D">
            <w:pPr>
              <w:spacing w:before="120" w:after="120"/>
            </w:pPr>
            <w:r w:rsidRPr="007D6D9D">
              <w:t xml:space="preserve">mind. </w:t>
            </w:r>
            <w:r w:rsidRPr="007D6D9D">
              <w:rPr>
                <w:b/>
              </w:rPr>
              <w:t>20 Unterrichtsräume</w:t>
            </w:r>
          </w:p>
        </w:tc>
      </w:tr>
      <w:tr w:rsidR="007D6D9D" w:rsidRPr="00DB5EC0" w:rsidTr="00C401C5">
        <w:tc>
          <w:tcPr>
            <w:tcW w:w="3369" w:type="dxa"/>
            <w:vMerge/>
          </w:tcPr>
          <w:p w:rsidR="007D6D9D" w:rsidRDefault="007D6D9D" w:rsidP="007D6D9D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CF605F">
            <w:pPr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CF605F">
            <w:pPr>
              <w:spacing w:before="120" w:after="120"/>
            </w:pPr>
          </w:p>
        </w:tc>
        <w:tc>
          <w:tcPr>
            <w:tcW w:w="3118" w:type="dxa"/>
            <w:shd w:val="clear" w:color="auto" w:fill="auto"/>
          </w:tcPr>
          <w:p w:rsidR="007D6D9D" w:rsidRPr="003D7041" w:rsidRDefault="007D6D9D" w:rsidP="007D6D9D">
            <w:pPr>
              <w:spacing w:before="120" w:after="120"/>
            </w:pPr>
            <w:r w:rsidRPr="007D6D9D">
              <w:t>in heilpädagogischen Tagesschulen/Internaten</w:t>
            </w:r>
            <w:r>
              <w:br/>
            </w:r>
            <w:r w:rsidRPr="007D6D9D">
              <w:t xml:space="preserve">mind. </w:t>
            </w:r>
            <w:r w:rsidRPr="007D6D9D">
              <w:rPr>
                <w:b/>
              </w:rPr>
              <w:t>6 Unterrichtsräume</w:t>
            </w:r>
          </w:p>
        </w:tc>
      </w:tr>
      <w:tr w:rsidR="007D6D9D" w:rsidRPr="00DB5EC0" w:rsidTr="00C401C5">
        <w:tc>
          <w:tcPr>
            <w:tcW w:w="3369" w:type="dxa"/>
            <w:vMerge w:val="restart"/>
          </w:tcPr>
          <w:p w:rsidR="007D6D9D" w:rsidRDefault="007D6D9D" w:rsidP="00CF605F">
            <w:pPr>
              <w:tabs>
                <w:tab w:val="left" w:pos="1050"/>
              </w:tabs>
              <w:spacing w:before="120" w:after="120"/>
            </w:pPr>
            <w:r>
              <w:t xml:space="preserve">* S. </w:t>
            </w:r>
            <w:proofErr w:type="spellStart"/>
            <w:r>
              <w:t>verantwortl</w:t>
            </w:r>
            <w:proofErr w:type="spellEnd"/>
            <w:r>
              <w:t xml:space="preserve">. Betreuung von </w:t>
            </w:r>
            <w:r>
              <w:br/>
              <w:t xml:space="preserve">mind. </w:t>
            </w:r>
            <w:r w:rsidRPr="006447E3">
              <w:rPr>
                <w:b/>
              </w:rPr>
              <w:t>34 Unterrichtsräumen</w:t>
            </w:r>
            <w:r>
              <w:t xml:space="preserve"> </w:t>
            </w:r>
          </w:p>
          <w:p w:rsidR="007D6D9D" w:rsidRDefault="007D6D9D" w:rsidP="007D6D9D">
            <w:pPr>
              <w:tabs>
                <w:tab w:val="left" w:pos="1050"/>
              </w:tabs>
              <w:spacing w:before="120" w:after="120"/>
            </w:pPr>
            <w:r>
              <w:t xml:space="preserve">* </w:t>
            </w:r>
            <w:r>
              <w:t xml:space="preserve">S. </w:t>
            </w:r>
            <w:proofErr w:type="spellStart"/>
            <w:r>
              <w:t>verantwortl</w:t>
            </w:r>
            <w:proofErr w:type="spellEnd"/>
            <w:r>
              <w:t>.</w:t>
            </w:r>
            <w:r>
              <w:t xml:space="preserve"> Betreuung von </w:t>
            </w:r>
            <w:r>
              <w:br/>
            </w:r>
            <w:r>
              <w:t xml:space="preserve">mind. </w:t>
            </w:r>
            <w:r w:rsidRPr="006447E3">
              <w:rPr>
                <w:b/>
              </w:rPr>
              <w:t>56</w:t>
            </w:r>
            <w:r w:rsidRPr="006447E3">
              <w:rPr>
                <w:b/>
              </w:rPr>
              <w:t xml:space="preserve"> Unterrichtsräumen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D6D9D" w:rsidRDefault="007D6D9D" w:rsidP="00CF605F">
            <w:pPr>
              <w:spacing w:before="120" w:after="120"/>
            </w:pPr>
            <w:r>
              <w:t>VII Fgr. 2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>)</w:t>
            </w:r>
          </w:p>
          <w:p w:rsidR="007D6D9D" w:rsidRDefault="007D6D9D" w:rsidP="00667CF1">
            <w:pPr>
              <w:spacing w:before="120" w:after="120"/>
            </w:pPr>
            <w:r>
              <w:t>VII Fgr. 1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>)</w:t>
            </w:r>
          </w:p>
        </w:tc>
        <w:tc>
          <w:tcPr>
            <w:tcW w:w="1701" w:type="dxa"/>
            <w:vMerge w:val="restart"/>
          </w:tcPr>
          <w:p w:rsidR="007D6D9D" w:rsidRDefault="007D6D9D" w:rsidP="00CF605F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  <w:p w:rsidR="007D6D9D" w:rsidRDefault="007D6D9D" w:rsidP="00CF605F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</w:tc>
        <w:tc>
          <w:tcPr>
            <w:tcW w:w="3118" w:type="dxa"/>
          </w:tcPr>
          <w:p w:rsidR="007D6D9D" w:rsidRPr="003D7041" w:rsidRDefault="007D6D9D" w:rsidP="007D6D9D">
            <w:pPr>
              <w:spacing w:before="120" w:after="120"/>
            </w:pPr>
            <w:r>
              <w:t xml:space="preserve">mind. </w:t>
            </w:r>
            <w:r>
              <w:rPr>
                <w:b/>
              </w:rPr>
              <w:t>38</w:t>
            </w:r>
            <w:r w:rsidRPr="007D6D9D">
              <w:rPr>
                <w:b/>
              </w:rPr>
              <w:t xml:space="preserve"> Unterrichtsräume</w:t>
            </w:r>
          </w:p>
        </w:tc>
      </w:tr>
      <w:tr w:rsidR="007D6D9D" w:rsidRPr="00DB5EC0" w:rsidTr="00C401C5">
        <w:tc>
          <w:tcPr>
            <w:tcW w:w="3369" w:type="dxa"/>
            <w:vMerge/>
          </w:tcPr>
          <w:p w:rsidR="007D6D9D" w:rsidRDefault="007D6D9D" w:rsidP="007D6D9D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CF605F">
            <w:pPr>
              <w:spacing w:before="120" w:after="120"/>
            </w:pPr>
          </w:p>
        </w:tc>
        <w:tc>
          <w:tcPr>
            <w:tcW w:w="1701" w:type="dxa"/>
            <w:vMerge/>
          </w:tcPr>
          <w:p w:rsidR="007D6D9D" w:rsidRDefault="007D6D9D" w:rsidP="00CF605F">
            <w:pPr>
              <w:spacing w:before="120" w:after="120"/>
            </w:pPr>
          </w:p>
        </w:tc>
        <w:tc>
          <w:tcPr>
            <w:tcW w:w="3118" w:type="dxa"/>
            <w:shd w:val="clear" w:color="auto" w:fill="auto"/>
          </w:tcPr>
          <w:p w:rsidR="007D6D9D" w:rsidRPr="003D7041" w:rsidRDefault="007D6D9D" w:rsidP="007D6D9D">
            <w:pPr>
              <w:spacing w:before="120" w:after="120"/>
            </w:pPr>
            <w:r w:rsidRPr="007D6D9D">
              <w:t>in heilpädagogischen Tagesschulen/Internaten</w:t>
            </w:r>
            <w:r>
              <w:br/>
            </w:r>
            <w:r w:rsidRPr="007D6D9D">
              <w:t xml:space="preserve">mind. </w:t>
            </w:r>
            <w:r>
              <w:rPr>
                <w:b/>
              </w:rPr>
              <w:t>18</w:t>
            </w:r>
            <w:r w:rsidRPr="007D6D9D">
              <w:rPr>
                <w:b/>
              </w:rPr>
              <w:t xml:space="preserve"> Unterrichtsräume</w:t>
            </w:r>
          </w:p>
        </w:tc>
      </w:tr>
      <w:tr w:rsidR="007D6D9D" w:rsidRPr="00DB5EC0" w:rsidTr="00C401C5">
        <w:tc>
          <w:tcPr>
            <w:tcW w:w="3369" w:type="dxa"/>
          </w:tcPr>
          <w:p w:rsidR="007D6D9D" w:rsidRDefault="000843D7" w:rsidP="007D6D9D">
            <w:pPr>
              <w:tabs>
                <w:tab w:val="left" w:pos="1050"/>
              </w:tabs>
              <w:spacing w:before="120" w:after="120"/>
            </w:pPr>
            <w:r>
              <w:t xml:space="preserve">* </w:t>
            </w:r>
            <w:r w:rsidR="006447E3">
              <w:t>S</w:t>
            </w:r>
            <w:r w:rsidR="006447E3">
              <w:t xml:space="preserve">. </w:t>
            </w:r>
            <w:proofErr w:type="spellStart"/>
            <w:r w:rsidR="006447E3">
              <w:t>verantwortl</w:t>
            </w:r>
            <w:proofErr w:type="spellEnd"/>
            <w:r w:rsidR="007D6D9D">
              <w:t>.</w:t>
            </w:r>
            <w:r w:rsidR="006447E3">
              <w:t xml:space="preserve"> Betreuung von</w:t>
            </w:r>
            <w:r w:rsidR="006447E3">
              <w:t xml:space="preserve"> </w:t>
            </w:r>
            <w:r w:rsidR="006447E3">
              <w:br/>
            </w:r>
            <w:r w:rsidR="006447E3">
              <w:t>mind</w:t>
            </w:r>
            <w:r w:rsidR="006447E3">
              <w:t>.</w:t>
            </w:r>
            <w:r w:rsidR="006447E3">
              <w:t xml:space="preserve"> </w:t>
            </w:r>
            <w:r w:rsidR="006447E3" w:rsidRPr="006447E3">
              <w:rPr>
                <w:b/>
              </w:rPr>
              <w:t>65 Unterrichtsr</w:t>
            </w:r>
            <w:r w:rsidR="006447E3" w:rsidRPr="006447E3">
              <w:rPr>
                <w:b/>
              </w:rPr>
              <w:t>ä</w:t>
            </w:r>
            <w:r w:rsidR="006447E3" w:rsidRPr="006447E3">
              <w:rPr>
                <w:b/>
              </w:rPr>
              <w:t>umen</w:t>
            </w:r>
            <w:r w:rsidR="006447E3">
              <w:t xml:space="preserve"> </w:t>
            </w:r>
          </w:p>
          <w:p w:rsidR="006447E3" w:rsidRDefault="006447E3" w:rsidP="00C401C5">
            <w:pPr>
              <w:tabs>
                <w:tab w:val="left" w:pos="1050"/>
              </w:tabs>
              <w:spacing w:before="120" w:after="120"/>
            </w:pPr>
            <w:r>
              <w:t>Fußnote</w:t>
            </w:r>
            <w:r w:rsidR="00C401C5">
              <w:t xml:space="preserve"> </w:t>
            </w:r>
            <w:r>
              <w:t>(= V</w:t>
            </w:r>
            <w:r w:rsidR="00C401C5">
              <w:t>G-</w:t>
            </w:r>
            <w:r>
              <w:t>Zulage 5 %)</w:t>
            </w:r>
          </w:p>
        </w:tc>
        <w:tc>
          <w:tcPr>
            <w:tcW w:w="1701" w:type="dxa"/>
          </w:tcPr>
          <w:p w:rsidR="006447E3" w:rsidRDefault="006447E3" w:rsidP="00CF605F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6447E3" w:rsidRDefault="000843D7" w:rsidP="00CF605F">
            <w:pPr>
              <w:spacing w:before="120" w:after="120"/>
            </w:pPr>
            <w:r>
              <w:t>EG 6</w:t>
            </w:r>
          </w:p>
        </w:tc>
        <w:tc>
          <w:tcPr>
            <w:tcW w:w="3118" w:type="dxa"/>
            <w:shd w:val="clear" w:color="auto" w:fill="auto"/>
          </w:tcPr>
          <w:p w:rsidR="006447E3" w:rsidRPr="003D7041" w:rsidRDefault="007D6D9D" w:rsidP="00CF605F">
            <w:pPr>
              <w:spacing w:before="120" w:after="120"/>
            </w:pPr>
            <w:r>
              <w:t>---</w:t>
            </w:r>
          </w:p>
        </w:tc>
      </w:tr>
      <w:tr w:rsidR="00567D13" w:rsidTr="00C401C5">
        <w:tc>
          <w:tcPr>
            <w:tcW w:w="5070" w:type="dxa"/>
            <w:gridSpan w:val="2"/>
          </w:tcPr>
          <w:p w:rsidR="00567D13" w:rsidRDefault="00567D13" w:rsidP="00CF605F">
            <w:pPr>
              <w:spacing w:before="120" w:after="120"/>
            </w:pPr>
            <w:r>
              <w:t xml:space="preserve">* </w:t>
            </w:r>
            <w:r>
              <w:t xml:space="preserve">Hierzu </w:t>
            </w:r>
            <w:r>
              <w:t xml:space="preserve">jeweils die </w:t>
            </w:r>
            <w:r>
              <w:t>P</w:t>
            </w:r>
            <w:r>
              <w:t>E</w:t>
            </w:r>
            <w:r>
              <w:t xml:space="preserve"> Nrn. 1 bis 3)</w:t>
            </w:r>
          </w:p>
        </w:tc>
        <w:tc>
          <w:tcPr>
            <w:tcW w:w="1701" w:type="dxa"/>
          </w:tcPr>
          <w:p w:rsidR="00567D13" w:rsidRDefault="00567D13" w:rsidP="00CF605F">
            <w:pPr>
              <w:spacing w:before="120" w:after="120"/>
            </w:pPr>
          </w:p>
        </w:tc>
        <w:tc>
          <w:tcPr>
            <w:tcW w:w="3118" w:type="dxa"/>
            <w:shd w:val="clear" w:color="auto" w:fill="auto"/>
          </w:tcPr>
          <w:p w:rsidR="00567D13" w:rsidRPr="000F37AD" w:rsidRDefault="00567D13" w:rsidP="00CF605F">
            <w:pPr>
              <w:spacing w:before="120" w:after="120"/>
            </w:pPr>
          </w:p>
        </w:tc>
      </w:tr>
      <w:tr w:rsidR="006447E3" w:rsidTr="00C401C5">
        <w:tc>
          <w:tcPr>
            <w:tcW w:w="9889" w:type="dxa"/>
            <w:gridSpan w:val="4"/>
          </w:tcPr>
          <w:p w:rsidR="006447E3" w:rsidRDefault="006447E3" w:rsidP="00CD7994">
            <w:pPr>
              <w:spacing w:before="120" w:after="120"/>
            </w:pPr>
            <w:r w:rsidRPr="00567D13">
              <w:rPr>
                <w:b/>
              </w:rPr>
              <w:t>Fußnote:</w:t>
            </w:r>
            <w:r w:rsidR="00567D13">
              <w:t xml:space="preserve"> </w:t>
            </w:r>
            <w:r>
              <w:t>Diese Angestellten erhalten nach sechsj</w:t>
            </w:r>
            <w:r>
              <w:t>ä</w:t>
            </w:r>
            <w:r>
              <w:t>hriger Bew</w:t>
            </w:r>
            <w:r>
              <w:t>ä</w:t>
            </w:r>
            <w:r>
              <w:t>hrung in dieser Fallgruppe</w:t>
            </w:r>
            <w:r>
              <w:t xml:space="preserve"> </w:t>
            </w:r>
            <w:r>
              <w:t>eine monatliche Verg</w:t>
            </w:r>
            <w:r>
              <w:t>ü</w:t>
            </w:r>
            <w:r>
              <w:t>tungsgruppenzulage in H</w:t>
            </w:r>
            <w:r>
              <w:t>ö</w:t>
            </w:r>
            <w:r>
              <w:t>he von 5 v. H.</w:t>
            </w:r>
            <w:r>
              <w:t xml:space="preserve"> </w:t>
            </w:r>
            <w:r>
              <w:t>der Grundverg</w:t>
            </w:r>
            <w:r>
              <w:t>ü</w:t>
            </w:r>
            <w:r>
              <w:t>tung der Stufe 4 der Verg</w:t>
            </w:r>
            <w:r>
              <w:t>ü</w:t>
            </w:r>
            <w:r>
              <w:t xml:space="preserve">tungsgruppe </w:t>
            </w:r>
            <w:proofErr w:type="spellStart"/>
            <w:r>
              <w:t>VIb</w:t>
            </w:r>
            <w:proofErr w:type="spellEnd"/>
            <w:r>
              <w:t xml:space="preserve">. </w:t>
            </w:r>
            <w:r w:rsidR="00C401C5">
              <w:t>…</w:t>
            </w:r>
          </w:p>
          <w:p w:rsidR="006447E3" w:rsidRPr="007D6D9D" w:rsidRDefault="006447E3" w:rsidP="00CD7994">
            <w:pPr>
              <w:spacing w:before="120" w:after="120"/>
              <w:rPr>
                <w:u w:val="single"/>
              </w:rPr>
            </w:pPr>
            <w:r w:rsidRPr="007D6D9D">
              <w:rPr>
                <w:u w:val="single"/>
              </w:rPr>
              <w:t>Protokollerkl</w:t>
            </w:r>
            <w:r w:rsidRPr="007D6D9D">
              <w:rPr>
                <w:u w:val="single"/>
              </w:rPr>
              <w:t>ä</w:t>
            </w:r>
            <w:r w:rsidRPr="007D6D9D">
              <w:rPr>
                <w:u w:val="single"/>
              </w:rPr>
              <w:t>rungen:</w:t>
            </w:r>
          </w:p>
          <w:p w:rsidR="006447E3" w:rsidRDefault="006447E3" w:rsidP="00CD7994">
            <w:pPr>
              <w:spacing w:before="120" w:after="120"/>
            </w:pPr>
            <w:r>
              <w:t>1. Schulhausmeister sind Hausmeister in Schulen außer Akademien,</w:t>
            </w:r>
            <w:r>
              <w:t xml:space="preserve"> </w:t>
            </w:r>
            <w:r>
              <w:t>Kunsthochschulen, Musikhochschulen, Musikschulen und verwaltungseigenen</w:t>
            </w:r>
            <w:r>
              <w:t xml:space="preserve"> </w:t>
            </w:r>
            <w:r>
              <w:t>Schulen.</w:t>
            </w:r>
          </w:p>
          <w:p w:rsidR="006447E3" w:rsidRDefault="006447E3" w:rsidP="00CD7994">
            <w:pPr>
              <w:spacing w:before="120" w:after="120"/>
            </w:pPr>
            <w:r>
              <w:t>2. Unterrichtsr</w:t>
            </w:r>
            <w:r>
              <w:t>ä</w:t>
            </w:r>
            <w:r>
              <w:t>ume sind Klassenr</w:t>
            </w:r>
            <w:r>
              <w:t>ä</w:t>
            </w:r>
            <w:r>
              <w:t>ume, Fachr</w:t>
            </w:r>
            <w:r>
              <w:t>ä</w:t>
            </w:r>
            <w:r>
              <w:t>ume, Turnhallen,</w:t>
            </w:r>
            <w:r>
              <w:t xml:space="preserve"> </w:t>
            </w:r>
            <w:r>
              <w:t>Gymnastikr</w:t>
            </w:r>
            <w:r>
              <w:t>ä</w:t>
            </w:r>
            <w:r>
              <w:t>ume, Therapier</w:t>
            </w:r>
            <w:r>
              <w:t>ä</w:t>
            </w:r>
            <w:r>
              <w:t>ume, Testr</w:t>
            </w:r>
            <w:r>
              <w:t>ä</w:t>
            </w:r>
            <w:r>
              <w:t>ume und die Aula. Als Unterrichtsr</w:t>
            </w:r>
            <w:r>
              <w:t>ä</w:t>
            </w:r>
            <w:r>
              <w:t>ume gelten auch Lehrschwimmbecken.</w:t>
            </w:r>
          </w:p>
          <w:p w:rsidR="006447E3" w:rsidRDefault="006447E3" w:rsidP="00CD7994">
            <w:pPr>
              <w:spacing w:before="120" w:after="120"/>
            </w:pPr>
            <w:r>
              <w:t>Mehrfachturnhallen w</w:t>
            </w:r>
            <w:r>
              <w:t>erden entsprechend mehrfach gezä</w:t>
            </w:r>
            <w:r>
              <w:t>hlt (z. B.</w:t>
            </w:r>
            <w:r>
              <w:t xml:space="preserve"> </w:t>
            </w:r>
            <w:r>
              <w:t>eine Dreifachturnhalle dreifach).</w:t>
            </w:r>
          </w:p>
          <w:p w:rsidR="006447E3" w:rsidRPr="000843D7" w:rsidRDefault="006447E3" w:rsidP="00CD7994">
            <w:pPr>
              <w:spacing w:before="120" w:after="120"/>
              <w:rPr>
                <w:b/>
              </w:rPr>
            </w:pPr>
            <w:r>
              <w:t>3</w:t>
            </w:r>
            <w:r w:rsidRPr="000843D7">
              <w:rPr>
                <w:b/>
              </w:rPr>
              <w:t>. Schulhausmeister an Sonderschulen erhalten eine monatliche Zulage</w:t>
            </w:r>
            <w:r w:rsidRPr="000843D7">
              <w:rPr>
                <w:b/>
              </w:rPr>
              <w:t xml:space="preserve"> </w:t>
            </w:r>
            <w:r w:rsidRPr="000843D7">
              <w:rPr>
                <w:b/>
              </w:rPr>
              <w:t>in H</w:t>
            </w:r>
            <w:r w:rsidRPr="000843D7">
              <w:rPr>
                <w:b/>
              </w:rPr>
              <w:t>ö</w:t>
            </w:r>
            <w:r w:rsidRPr="000843D7">
              <w:rPr>
                <w:b/>
              </w:rPr>
              <w:t>he von 6 v. H. der Grundverg</w:t>
            </w:r>
            <w:r w:rsidRPr="000843D7">
              <w:rPr>
                <w:b/>
              </w:rPr>
              <w:t>ü</w:t>
            </w:r>
            <w:r w:rsidRPr="000843D7">
              <w:rPr>
                <w:b/>
              </w:rPr>
              <w:t>tung der Stufe 4 ihrer Verg</w:t>
            </w:r>
            <w:r w:rsidRPr="000843D7">
              <w:rPr>
                <w:b/>
              </w:rPr>
              <w:t>ü</w:t>
            </w:r>
            <w:r w:rsidRPr="000843D7">
              <w:rPr>
                <w:b/>
              </w:rPr>
              <w:t>tungsgruppe.</w:t>
            </w:r>
          </w:p>
          <w:p w:rsidR="006447E3" w:rsidRDefault="006447E3" w:rsidP="00CD7994">
            <w:pPr>
              <w:spacing w:before="120" w:after="120"/>
            </w:pPr>
            <w:r>
              <w:t>Die Zulage wird nur f</w:t>
            </w:r>
            <w:r>
              <w:t>ü</w:t>
            </w:r>
            <w:r>
              <w:t>r Zeitr</w:t>
            </w:r>
            <w:r>
              <w:t>ä</w:t>
            </w:r>
            <w:r>
              <w:t>ume gezahlt, f</w:t>
            </w:r>
            <w:r>
              <w:t>ü</w:t>
            </w:r>
            <w:r>
              <w:t>r die Bez</w:t>
            </w:r>
            <w:r>
              <w:t>ü</w:t>
            </w:r>
            <w:r>
              <w:t>ge (Verg</w:t>
            </w:r>
            <w:r>
              <w:t>ü</w:t>
            </w:r>
            <w:r>
              <w:t>tung, Urlaubsverg</w:t>
            </w:r>
            <w:r>
              <w:t>ü</w:t>
            </w:r>
            <w:r>
              <w:t>tung, Krankenbez</w:t>
            </w:r>
            <w:r>
              <w:t>üg</w:t>
            </w:r>
            <w:r>
              <w:t>e) zustehen. Sie ist bei der</w:t>
            </w:r>
            <w:r>
              <w:t xml:space="preserve"> </w:t>
            </w:r>
            <w:r>
              <w:t xml:space="preserve">Bemessung des Sterbegeldes (§ 41) und des  </w:t>
            </w:r>
            <w:r>
              <w:t>Ü</w:t>
            </w:r>
            <w:r>
              <w:t>bergangsgeldes (§ 63)</w:t>
            </w:r>
            <w:r>
              <w:t xml:space="preserve"> </w:t>
            </w:r>
            <w:r>
              <w:t>zu ber</w:t>
            </w:r>
            <w:r>
              <w:t>ü</w:t>
            </w:r>
            <w:r>
              <w:t>cksichtigen.</w:t>
            </w:r>
          </w:p>
          <w:p w:rsidR="006447E3" w:rsidRPr="000843D7" w:rsidRDefault="006447E3" w:rsidP="00CD7994">
            <w:pPr>
              <w:spacing w:before="120" w:after="120"/>
              <w:rPr>
                <w:b/>
              </w:rPr>
            </w:pPr>
            <w:r w:rsidRPr="000843D7">
              <w:rPr>
                <w:b/>
              </w:rPr>
              <w:t>Sonderschulen sind Tagesschulen f</w:t>
            </w:r>
            <w:r w:rsidRPr="000843D7">
              <w:rPr>
                <w:b/>
              </w:rPr>
              <w:t>ü</w:t>
            </w:r>
            <w:r w:rsidRPr="000843D7">
              <w:rPr>
                <w:b/>
              </w:rPr>
              <w:t>r geh</w:t>
            </w:r>
            <w:r w:rsidRPr="000843D7">
              <w:rPr>
                <w:b/>
              </w:rPr>
              <w:t>ö</w:t>
            </w:r>
            <w:r w:rsidRPr="000843D7">
              <w:rPr>
                <w:b/>
              </w:rPr>
              <w:t>rgesch</w:t>
            </w:r>
            <w:r w:rsidRPr="000843D7">
              <w:rPr>
                <w:b/>
              </w:rPr>
              <w:t>ä</w:t>
            </w:r>
            <w:r w:rsidRPr="000843D7">
              <w:rPr>
                <w:b/>
              </w:rPr>
              <w:t>digte, sprachgesch</w:t>
            </w:r>
            <w:r w:rsidRPr="000843D7">
              <w:rPr>
                <w:b/>
              </w:rPr>
              <w:t>ä</w:t>
            </w:r>
            <w:r w:rsidRPr="000843D7">
              <w:rPr>
                <w:b/>
              </w:rPr>
              <w:t>digte, sehbehinderte und anderweitig k</w:t>
            </w:r>
            <w:r w:rsidRPr="000843D7">
              <w:rPr>
                <w:b/>
              </w:rPr>
              <w:t>ö</w:t>
            </w:r>
            <w:r w:rsidRPr="000843D7">
              <w:rPr>
                <w:b/>
              </w:rPr>
              <w:t>rperbehinderte sowie</w:t>
            </w:r>
            <w:r w:rsidRPr="000843D7">
              <w:rPr>
                <w:b/>
              </w:rPr>
              <w:t xml:space="preserve"> </w:t>
            </w:r>
            <w:r w:rsidRPr="000843D7">
              <w:rPr>
                <w:b/>
              </w:rPr>
              <w:t>entwicklungsgest</w:t>
            </w:r>
            <w:r w:rsidRPr="000843D7">
              <w:rPr>
                <w:b/>
              </w:rPr>
              <w:t>ö</w:t>
            </w:r>
            <w:r w:rsidRPr="000843D7">
              <w:rPr>
                <w:b/>
              </w:rPr>
              <w:t>rte und geistig behinderte Kinder.</w:t>
            </w:r>
          </w:p>
        </w:tc>
      </w:tr>
    </w:tbl>
    <w:p w:rsidR="000843D7" w:rsidRDefault="000843D7" w:rsidP="00141E3F">
      <w:pPr>
        <w:spacing w:after="120"/>
      </w:pPr>
    </w:p>
    <w:sectPr w:rsidR="000843D7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843D7"/>
    <w:rsid w:val="000B4891"/>
    <w:rsid w:val="000C1681"/>
    <w:rsid w:val="000F37AD"/>
    <w:rsid w:val="001127F0"/>
    <w:rsid w:val="00136548"/>
    <w:rsid w:val="00141E3F"/>
    <w:rsid w:val="00196533"/>
    <w:rsid w:val="0024307F"/>
    <w:rsid w:val="00256218"/>
    <w:rsid w:val="003170D8"/>
    <w:rsid w:val="00374012"/>
    <w:rsid w:val="003D7041"/>
    <w:rsid w:val="003E4B8B"/>
    <w:rsid w:val="004175F2"/>
    <w:rsid w:val="004453B5"/>
    <w:rsid w:val="00445EAD"/>
    <w:rsid w:val="004670A8"/>
    <w:rsid w:val="004F5823"/>
    <w:rsid w:val="00553998"/>
    <w:rsid w:val="00567D13"/>
    <w:rsid w:val="005769AF"/>
    <w:rsid w:val="005D197E"/>
    <w:rsid w:val="0063135D"/>
    <w:rsid w:val="006447E3"/>
    <w:rsid w:val="00665954"/>
    <w:rsid w:val="00667CF1"/>
    <w:rsid w:val="00670D0B"/>
    <w:rsid w:val="006B591F"/>
    <w:rsid w:val="0071573D"/>
    <w:rsid w:val="00735B2A"/>
    <w:rsid w:val="0078025D"/>
    <w:rsid w:val="00782911"/>
    <w:rsid w:val="007B23EB"/>
    <w:rsid w:val="007D6D9D"/>
    <w:rsid w:val="007E5A13"/>
    <w:rsid w:val="00812D1B"/>
    <w:rsid w:val="008139B0"/>
    <w:rsid w:val="0081598C"/>
    <w:rsid w:val="008330F7"/>
    <w:rsid w:val="00840B30"/>
    <w:rsid w:val="0089162B"/>
    <w:rsid w:val="009A7EC0"/>
    <w:rsid w:val="009B1A3E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401C5"/>
    <w:rsid w:val="00C57D48"/>
    <w:rsid w:val="00C63756"/>
    <w:rsid w:val="00CD48A0"/>
    <w:rsid w:val="00CD7994"/>
    <w:rsid w:val="00CE31B9"/>
    <w:rsid w:val="00DA46EA"/>
    <w:rsid w:val="00DB5EC0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6D9D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6D9D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1BBA-B221-46B6-9486-20462E26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2</Pages>
  <Words>566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2016-10-11T10:06:00Z</dcterms:created>
  <dcterms:modified xsi:type="dcterms:W3CDTF">2016-10-11T10:06:00Z</dcterms:modified>
</cp:coreProperties>
</file>